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C27EF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</w:t>
      </w:r>
      <w:r w:rsidR="00043061" w:rsidRPr="00043061">
        <w:rPr>
          <w:b/>
          <w:bCs/>
          <w:color w:val="000000" w:themeColor="text1"/>
          <w:sz w:val="24"/>
          <w:szCs w:val="24"/>
        </w:rPr>
        <w:t>307</w:t>
      </w:r>
    </w:p>
    <w:p w14:paraId="7CB45193" w14:textId="2EF85EAC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</w:r>
      <w:r w:rsidR="009D69E7">
        <w:rPr>
          <w:b/>
          <w:noProof/>
          <w:sz w:val="24"/>
        </w:rPr>
        <w:tab/>
        <w:t xml:space="preserve">Revision of </w:t>
      </w:r>
      <w:r w:rsidR="009D69E7" w:rsidRPr="002C42D3">
        <w:rPr>
          <w:b/>
          <w:bCs/>
          <w:sz w:val="24"/>
          <w:szCs w:val="24"/>
        </w:rPr>
        <w:t>S4-2111</w:t>
      </w:r>
      <w:r w:rsidR="009D69E7">
        <w:rPr>
          <w:b/>
          <w:bCs/>
          <w:sz w:val="24"/>
          <w:szCs w:val="24"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D172A" w:rsidR="001E41F3" w:rsidRPr="00410371" w:rsidRDefault="00D82A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</w:t>
            </w:r>
            <w:r w:rsidR="009D69E7">
              <w:rPr>
                <w:b/>
                <w:noProof/>
                <w:sz w:val="28"/>
              </w:rPr>
              <w:t>4</w:t>
            </w:r>
            <w:r w:rsidR="00675D07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6B11D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F1302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EBDED" w:rsidR="001E41F3" w:rsidRPr="00410371" w:rsidRDefault="009D69E7" w:rsidP="009D69E7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9D69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44A9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F13029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F13029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19B5B" w:rsidR="00F25D98" w:rsidRDefault="00831A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19FB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9D69E7">
              <w:t>c</w:t>
            </w:r>
            <w:r>
              <w:t>odec</w:t>
            </w:r>
            <w:r w:rsidR="009D69E7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9B025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9D69E7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81790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302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8834B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831A2A">
              <w:t>-</w:t>
            </w:r>
            <w:r>
              <w:t>point and floating</w:t>
            </w:r>
            <w:r w:rsidR="00831A2A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21AC4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</w:t>
            </w:r>
            <w:r w:rsidR="00F13029">
              <w:rPr>
                <w:noProof/>
                <w:lang w:val="fr-FR"/>
              </w:rPr>
              <w:t>2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</w:t>
            </w:r>
            <w:r w:rsidR="00F13029">
              <w:rPr>
                <w:noProof/>
                <w:lang w:val="fr-FR"/>
              </w:rPr>
              <w:t>9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F2F47D" w:rsidR="008863B9" w:rsidRDefault="00E10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75F5AFD2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831A2A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831A2A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0DDD" w14:textId="77777777" w:rsidR="00D82A2A" w:rsidRDefault="00D82A2A">
      <w:r>
        <w:separator/>
      </w:r>
    </w:p>
  </w:endnote>
  <w:endnote w:type="continuationSeparator" w:id="0">
    <w:p w14:paraId="51877969" w14:textId="77777777" w:rsidR="00D82A2A" w:rsidRDefault="00D8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006D1" w14:textId="77777777" w:rsidR="00D82A2A" w:rsidRDefault="00D82A2A">
      <w:r>
        <w:separator/>
      </w:r>
    </w:p>
  </w:footnote>
  <w:footnote w:type="continuationSeparator" w:id="0">
    <w:p w14:paraId="4CB1BAC1" w14:textId="77777777" w:rsidR="00D82A2A" w:rsidRDefault="00D82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43061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1914"/>
    <w:rsid w:val="00236C59"/>
    <w:rsid w:val="002556B7"/>
    <w:rsid w:val="0026004D"/>
    <w:rsid w:val="002640DD"/>
    <w:rsid w:val="00275D12"/>
    <w:rsid w:val="00284FEB"/>
    <w:rsid w:val="002860C4"/>
    <w:rsid w:val="002A19DF"/>
    <w:rsid w:val="002B5741"/>
    <w:rsid w:val="002C42D3"/>
    <w:rsid w:val="002E472E"/>
    <w:rsid w:val="00305409"/>
    <w:rsid w:val="00336CA4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B73D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A2A"/>
    <w:rsid w:val="00856663"/>
    <w:rsid w:val="008626E7"/>
    <w:rsid w:val="00870EE7"/>
    <w:rsid w:val="00883688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D69E7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AE3E7B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CD7C85"/>
    <w:rsid w:val="00D03F9A"/>
    <w:rsid w:val="00D06D51"/>
    <w:rsid w:val="00D24991"/>
    <w:rsid w:val="00D50255"/>
    <w:rsid w:val="00D66520"/>
    <w:rsid w:val="00D82A2A"/>
    <w:rsid w:val="00DE34CF"/>
    <w:rsid w:val="00E10209"/>
    <w:rsid w:val="00E13F3D"/>
    <w:rsid w:val="00E34898"/>
    <w:rsid w:val="00EB09B7"/>
    <w:rsid w:val="00EB51ED"/>
    <w:rsid w:val="00EE7D7C"/>
    <w:rsid w:val="00F13029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326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16</cp:revision>
  <cp:lastPrinted>1899-12-31T23:00:00Z</cp:lastPrinted>
  <dcterms:created xsi:type="dcterms:W3CDTF">2021-08-05T12:57:00Z</dcterms:created>
  <dcterms:modified xsi:type="dcterms:W3CDTF">2021-08-24T12:15:00Z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